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F00D4" w14:textId="77777777" w:rsidR="003B43B1" w:rsidRDefault="003B43B1" w:rsidP="00C359DD">
      <w:pPr>
        <w:pStyle w:val="Unittitle"/>
      </w:pPr>
      <w:r w:rsidRPr="00AA5C9B">
        <w:rPr>
          <w:bCs/>
        </w:rPr>
        <w:t>14</w:t>
      </w:r>
      <w:r>
        <w:rPr>
          <w:bCs/>
        </w:rPr>
        <w:t>: Tools, equipment and materials</w:t>
      </w:r>
    </w:p>
    <w:p w14:paraId="22CF6610" w14:textId="77777777" w:rsidR="003B43B1" w:rsidRDefault="003B43B1" w:rsidP="00A12DED">
      <w:pPr>
        <w:pStyle w:val="Heading1"/>
      </w:pPr>
      <w:r w:rsidRPr="00692A45">
        <w:t xml:space="preserve">Worksheet </w:t>
      </w:r>
      <w:r>
        <w:t>2</w:t>
      </w:r>
      <w:r w:rsidRPr="00692A45">
        <w:t xml:space="preserve">: </w:t>
      </w:r>
      <w:r>
        <w:t xml:space="preserve">Maintaining a drill </w:t>
      </w:r>
      <w:r w:rsidRPr="00692A45">
        <w:t>(</w:t>
      </w:r>
      <w:r>
        <w:t>learner</w:t>
      </w:r>
      <w:r w:rsidRPr="00692A45">
        <w:t>)</w:t>
      </w:r>
    </w:p>
    <w:p w14:paraId="098B2B43" w14:textId="77777777" w:rsidR="003B43B1" w:rsidRDefault="003B43B1" w:rsidP="003A04D6"/>
    <w:p w14:paraId="3B076CB3" w14:textId="77777777" w:rsidR="003B43B1" w:rsidRPr="009C2474" w:rsidRDefault="003B43B1" w:rsidP="003A04D6">
      <w:pPr>
        <w:rPr>
          <w:szCs w:val="22"/>
        </w:rPr>
      </w:pPr>
      <w:r w:rsidRPr="009C2474">
        <w:rPr>
          <w:szCs w:val="22"/>
        </w:rPr>
        <w:t>Fill in the blanks in the following description of cleaning an electric hand drill.</w:t>
      </w:r>
    </w:p>
    <w:p w14:paraId="26E1F42F" w14:textId="77777777" w:rsidR="003B43B1" w:rsidRPr="009C2474" w:rsidRDefault="003B43B1" w:rsidP="003A04D6">
      <w:pPr>
        <w:rPr>
          <w:szCs w:val="22"/>
        </w:rPr>
      </w:pPr>
      <w:r w:rsidRPr="00122111">
        <w:rPr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4931384" wp14:editId="09608BDC">
                <wp:simplePos x="0" y="0"/>
                <wp:positionH relativeFrom="margin">
                  <wp:align>right</wp:align>
                </wp:positionH>
                <wp:positionV relativeFrom="paragraph">
                  <wp:posOffset>225425</wp:posOffset>
                </wp:positionV>
                <wp:extent cx="6019800" cy="1404620"/>
                <wp:effectExtent l="0" t="0" r="19050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801F59" w14:textId="77777777" w:rsidR="003B43B1" w:rsidRPr="00122111" w:rsidRDefault="003B43B1" w:rsidP="003A04D6">
                            <w:r w:rsidRPr="009C2474">
                              <w:rPr>
                                <w:szCs w:val="22"/>
                              </w:rPr>
                              <w:t xml:space="preserve">Key words: </w:t>
                            </w:r>
                            <w:r w:rsidRPr="009C2474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household detergent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,</w:t>
                            </w:r>
                            <w:r w:rsidRPr="009C2474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stored, </w:t>
                            </w:r>
                            <w:r w:rsidRPr="009C2474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maintenance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,</w:t>
                            </w:r>
                            <w:r w:rsidRPr="009C2474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 sharp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,</w:t>
                            </w:r>
                            <w:r w:rsidRPr="009C2474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 air vents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,</w:t>
                            </w:r>
                            <w:r w:rsidRPr="009C2474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 </w:t>
                            </w:r>
                            <w:r w:rsidRPr="00830D91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recharged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, </w:t>
                            </w:r>
                            <w:r w:rsidRPr="009C2474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replace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,</w:t>
                            </w:r>
                            <w:r w:rsidRPr="009C2474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 overheating</w:t>
                            </w:r>
                          </w:p>
                          <w:p w14:paraId="673F88D3" w14:textId="77777777" w:rsidR="003B43B1" w:rsidRDefault="003B43B1" w:rsidP="003A04D6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493138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22.8pt;margin-top:17.75pt;width:474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">
                <v:textbox style="mso-fit-shape-to-text:t">
                  <w:txbxContent>
                    <w:p w14:paraId="6D801F59" w14:textId="77777777" w:rsidR="003B43B1" w:rsidRPr="00122111" w:rsidRDefault="003B43B1" w:rsidP="003A04D6">
                      <w:r w:rsidRPr="009C2474">
                        <w:rPr>
                          <w:szCs w:val="22"/>
                        </w:rPr>
                        <w:t xml:space="preserve">Key words: </w:t>
                      </w:r>
                      <w:r w:rsidRPr="009C2474">
                        <w:rPr>
                          <w:rFonts w:cs="Arial"/>
                          <w:color w:val="FF0000"/>
                          <w:szCs w:val="22"/>
                        </w:rPr>
                        <w:t>household detergent</w:t>
                      </w:r>
                      <w:r>
                        <w:rPr>
                          <w:rFonts w:cs="Arial"/>
                          <w:color w:val="FF0000"/>
                          <w:szCs w:val="22"/>
                        </w:rPr>
                        <w:t>,</w:t>
                      </w:r>
                      <w:r w:rsidRPr="009C2474">
                        <w:rPr>
                          <w:rFonts w:cs="Arial"/>
                          <w:color w:val="FF0000"/>
                          <w:szCs w:val="22"/>
                        </w:rPr>
                        <w:t xml:space="preserve"> </w:t>
                      </w:r>
                      <w:r>
                        <w:rPr>
                          <w:rFonts w:cs="Arial"/>
                          <w:color w:val="FF0000"/>
                          <w:szCs w:val="22"/>
                        </w:rPr>
                        <w:t xml:space="preserve">stored, </w:t>
                      </w:r>
                      <w:r w:rsidRPr="009C2474">
                        <w:rPr>
                          <w:rFonts w:cs="Arial"/>
                          <w:color w:val="FF0000"/>
                          <w:szCs w:val="22"/>
                        </w:rPr>
                        <w:t>maintenance</w:t>
                      </w:r>
                      <w:r>
                        <w:rPr>
                          <w:rFonts w:cs="Arial"/>
                          <w:color w:val="FF0000"/>
                          <w:szCs w:val="22"/>
                        </w:rPr>
                        <w:t>,</w:t>
                      </w:r>
                      <w:r w:rsidRPr="009C2474">
                        <w:rPr>
                          <w:rFonts w:cs="Arial"/>
                          <w:color w:val="FF0000"/>
                          <w:szCs w:val="22"/>
                        </w:rPr>
                        <w:t xml:space="preserve"> sharp</w:t>
                      </w:r>
                      <w:r>
                        <w:rPr>
                          <w:rFonts w:cs="Arial"/>
                          <w:color w:val="FF0000"/>
                          <w:szCs w:val="22"/>
                        </w:rPr>
                        <w:t>,</w:t>
                      </w:r>
                      <w:r w:rsidRPr="009C2474">
                        <w:rPr>
                          <w:rFonts w:cs="Arial"/>
                          <w:color w:val="FF0000"/>
                          <w:szCs w:val="22"/>
                        </w:rPr>
                        <w:t xml:space="preserve"> air vents</w:t>
                      </w:r>
                      <w:r>
                        <w:rPr>
                          <w:rFonts w:cs="Arial"/>
                          <w:color w:val="FF0000"/>
                          <w:szCs w:val="22"/>
                        </w:rPr>
                        <w:t>,</w:t>
                      </w:r>
                      <w:r w:rsidRPr="009C2474">
                        <w:rPr>
                          <w:rFonts w:cs="Arial"/>
                          <w:color w:val="FF0000"/>
                          <w:szCs w:val="22"/>
                        </w:rPr>
                        <w:t xml:space="preserve"> </w:t>
                      </w:r>
                      <w:r w:rsidRPr="00830D91">
                        <w:rPr>
                          <w:rFonts w:cs="Arial"/>
                          <w:color w:val="FF0000"/>
                          <w:szCs w:val="22"/>
                        </w:rPr>
                        <w:t>recharged</w:t>
                      </w:r>
                      <w:r>
                        <w:rPr>
                          <w:rFonts w:cs="Arial"/>
                          <w:color w:val="FF0000"/>
                          <w:szCs w:val="22"/>
                        </w:rPr>
                        <w:t xml:space="preserve">, </w:t>
                      </w:r>
                      <w:r w:rsidRPr="009C2474">
                        <w:rPr>
                          <w:rFonts w:cs="Arial"/>
                          <w:color w:val="FF0000"/>
                          <w:szCs w:val="22"/>
                        </w:rPr>
                        <w:t>replace</w:t>
                      </w:r>
                      <w:r>
                        <w:rPr>
                          <w:rFonts w:cs="Arial"/>
                          <w:color w:val="FF0000"/>
                          <w:szCs w:val="22"/>
                        </w:rPr>
                        <w:t>,</w:t>
                      </w:r>
                      <w:r w:rsidRPr="009C2474">
                        <w:rPr>
                          <w:rFonts w:cs="Arial"/>
                          <w:color w:val="FF0000"/>
                          <w:szCs w:val="22"/>
                        </w:rPr>
                        <w:t xml:space="preserve"> overheating</w:t>
                      </w:r>
                    </w:p>
                    <w:p w14:paraId="673F88D3" w14:textId="77777777" w:rsidR="003B43B1" w:rsidRDefault="003B43B1" w:rsidP="003A04D6"/>
                  </w:txbxContent>
                </v:textbox>
                <w10:wrap type="square" anchorx="margin"/>
              </v:shape>
            </w:pict>
          </mc:Fallback>
        </mc:AlternateContent>
      </w:r>
    </w:p>
    <w:p w14:paraId="45616ACB" w14:textId="77777777" w:rsidR="003B43B1" w:rsidRPr="009C2474" w:rsidRDefault="003B43B1" w:rsidP="003A04D6">
      <w:pPr>
        <w:rPr>
          <w:szCs w:val="22"/>
        </w:rPr>
      </w:pPr>
    </w:p>
    <w:p w14:paraId="454ABEAB" w14:textId="77777777" w:rsidR="003B43B1" w:rsidRPr="003A04D6" w:rsidRDefault="003B43B1" w:rsidP="003A04D6">
      <w:pPr>
        <w:spacing w:line="600" w:lineRule="auto"/>
        <w:rPr>
          <w:rFonts w:cs="Arial"/>
          <w:szCs w:val="22"/>
        </w:rPr>
      </w:pPr>
      <w:r w:rsidRPr="003A04D6">
        <w:rPr>
          <w:rFonts w:cs="Arial"/>
          <w:szCs w:val="22"/>
        </w:rPr>
        <w:t xml:space="preserve">The electric hand drill may be one of the most frequently used of all tools in construction. Due to its frequent usage, </w:t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  <w:t xml:space="preserve">_______________ is especially important. Drill bits should always be _______________. You should therefore make sure that you either sharpen or _______________ them when required. If you're using the drill for extended periods of time, allow it to cool down to avoid _______________ at intervals. </w:t>
      </w:r>
    </w:p>
    <w:p w14:paraId="5F81868D" w14:textId="77777777" w:rsidR="003B43B1" w:rsidRPr="003A04D6" w:rsidRDefault="003B43B1" w:rsidP="003A04D6">
      <w:pPr>
        <w:spacing w:line="600" w:lineRule="auto"/>
        <w:rPr>
          <w:rFonts w:cs="Arial"/>
          <w:szCs w:val="22"/>
        </w:rPr>
      </w:pPr>
    </w:p>
    <w:p w14:paraId="0713C6AA" w14:textId="77777777" w:rsidR="003B43B1" w:rsidRPr="003A04D6" w:rsidRDefault="003B43B1" w:rsidP="003A04D6">
      <w:pPr>
        <w:spacing w:line="600" w:lineRule="auto"/>
        <w:rPr>
          <w:rFonts w:cs="Arial"/>
          <w:szCs w:val="22"/>
        </w:rPr>
      </w:pPr>
      <w:r w:rsidRPr="003A04D6">
        <w:rPr>
          <w:rFonts w:cs="Arial"/>
          <w:szCs w:val="22"/>
        </w:rPr>
        <w:t>Other ways to prevent this problem include keeping the _______________ and the motor clean. Use a toothbrush to remove clogged dust or dirt from the engine</w:t>
      </w:r>
      <w:r>
        <w:rPr>
          <w:rFonts w:cs="Arial"/>
          <w:szCs w:val="22"/>
        </w:rPr>
        <w:t>’</w:t>
      </w:r>
      <w:r w:rsidRPr="003A04D6">
        <w:rPr>
          <w:rFonts w:cs="Arial"/>
          <w:szCs w:val="22"/>
        </w:rPr>
        <w:t xml:space="preserve">s fan. After use, wipe down the drill with a clean cloth dampened with a _______________. Also, you should coat metal surfaces with a light film of oil using a soft cloth to keep these areas clean. </w:t>
      </w:r>
    </w:p>
    <w:p w14:paraId="1CB90967" w14:textId="77777777" w:rsidR="003B43B1" w:rsidRPr="003A04D6" w:rsidRDefault="003B43B1" w:rsidP="003A04D6">
      <w:pPr>
        <w:spacing w:line="600" w:lineRule="auto"/>
        <w:rPr>
          <w:rFonts w:cs="Arial"/>
          <w:szCs w:val="22"/>
        </w:rPr>
      </w:pPr>
    </w:p>
    <w:p w14:paraId="01AA7D41" w14:textId="77777777" w:rsidR="003B43B1" w:rsidRPr="003A04D6" w:rsidRDefault="003B43B1" w:rsidP="003A04D6">
      <w:pPr>
        <w:spacing w:line="600" w:lineRule="auto"/>
        <w:rPr>
          <w:rFonts w:cs="Arial"/>
          <w:szCs w:val="22"/>
        </w:rPr>
      </w:pPr>
      <w:r w:rsidRPr="003A04D6">
        <w:rPr>
          <w:rFonts w:cs="Arial"/>
          <w:szCs w:val="22"/>
        </w:rPr>
        <w:t>Batteries on cordless drills should be _______________ regularly and the drill should be _______________ safely and securely so it</w:t>
      </w:r>
      <w:r>
        <w:rPr>
          <w:rFonts w:cs="Arial"/>
          <w:szCs w:val="22"/>
        </w:rPr>
        <w:t>’</w:t>
      </w:r>
      <w:r w:rsidRPr="003A04D6">
        <w:rPr>
          <w:rFonts w:cs="Arial"/>
          <w:szCs w:val="22"/>
        </w:rPr>
        <w:t>s ready when you need it next.</w:t>
      </w:r>
    </w:p>
    <w:p w14:paraId="0493C902" w14:textId="77777777" w:rsidR="003B43B1" w:rsidRPr="003A04D6" w:rsidRDefault="003B43B1" w:rsidP="003A04D6"/>
    <w:p w14:paraId="3CC457D0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4B5B0" w14:textId="77777777" w:rsidR="00675942" w:rsidRDefault="00675942">
      <w:pPr>
        <w:spacing w:before="0" w:after="0"/>
      </w:pPr>
      <w:r>
        <w:separator/>
      </w:r>
    </w:p>
  </w:endnote>
  <w:endnote w:type="continuationSeparator" w:id="0">
    <w:p w14:paraId="3CF5E5C3" w14:textId="77777777" w:rsidR="00675942" w:rsidRDefault="0067594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18861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2F7D4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A61D255" wp14:editId="05CEE152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4D1E0E5" w14:textId="14773C3D" w:rsidR="00002DC1" w:rsidRPr="006953AB" w:rsidRDefault="00805D29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805D29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2AD67BE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61D25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04D1E0E5" w14:textId="14773C3D" w:rsidR="00002DC1" w:rsidRPr="006953AB" w:rsidRDefault="00805D29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805D29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2AD67BE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CA6C37B" wp14:editId="54A62478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9D957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5F6EC" w14:textId="77777777" w:rsidR="00675942" w:rsidRDefault="00675942">
      <w:pPr>
        <w:spacing w:before="0" w:after="0"/>
      </w:pPr>
      <w:r>
        <w:separator/>
      </w:r>
    </w:p>
  </w:footnote>
  <w:footnote w:type="continuationSeparator" w:id="0">
    <w:p w14:paraId="6989BEEE" w14:textId="77777777" w:rsidR="00675942" w:rsidRDefault="0067594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3E483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2DE53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176B5B7" wp14:editId="72261C26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7287D27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B12C295" wp14:editId="59BFB3C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46B97EF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AEF20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2509776">
    <w:abstractNumId w:val="4"/>
  </w:num>
  <w:num w:numId="2" w16cid:durableId="1098715345">
    <w:abstractNumId w:val="14"/>
  </w:num>
  <w:num w:numId="3" w16cid:durableId="592513496">
    <w:abstractNumId w:val="21"/>
  </w:num>
  <w:num w:numId="4" w16cid:durableId="1179735785">
    <w:abstractNumId w:val="16"/>
  </w:num>
  <w:num w:numId="5" w16cid:durableId="476923356">
    <w:abstractNumId w:val="7"/>
  </w:num>
  <w:num w:numId="6" w16cid:durableId="660276072">
    <w:abstractNumId w:val="15"/>
  </w:num>
  <w:num w:numId="7" w16cid:durableId="1115828656">
    <w:abstractNumId w:val="7"/>
  </w:num>
  <w:num w:numId="8" w16cid:durableId="642124599">
    <w:abstractNumId w:val="1"/>
  </w:num>
  <w:num w:numId="9" w16cid:durableId="267666317">
    <w:abstractNumId w:val="7"/>
    <w:lvlOverride w:ilvl="0">
      <w:startOverride w:val="1"/>
    </w:lvlOverride>
  </w:num>
  <w:num w:numId="10" w16cid:durableId="836768553">
    <w:abstractNumId w:val="17"/>
  </w:num>
  <w:num w:numId="11" w16cid:durableId="452603180">
    <w:abstractNumId w:val="13"/>
  </w:num>
  <w:num w:numId="12" w16cid:durableId="1663117981">
    <w:abstractNumId w:val="5"/>
  </w:num>
  <w:num w:numId="13" w16cid:durableId="1508398629">
    <w:abstractNumId w:val="12"/>
  </w:num>
  <w:num w:numId="14" w16cid:durableId="1160580800">
    <w:abstractNumId w:val="18"/>
  </w:num>
  <w:num w:numId="15" w16cid:durableId="440689377">
    <w:abstractNumId w:val="10"/>
  </w:num>
  <w:num w:numId="16" w16cid:durableId="1541362576">
    <w:abstractNumId w:val="6"/>
  </w:num>
  <w:num w:numId="17" w16cid:durableId="2061662605">
    <w:abstractNumId w:val="23"/>
  </w:num>
  <w:num w:numId="18" w16cid:durableId="1621573627">
    <w:abstractNumId w:val="24"/>
  </w:num>
  <w:num w:numId="19" w16cid:durableId="471947699">
    <w:abstractNumId w:val="3"/>
  </w:num>
  <w:num w:numId="20" w16cid:durableId="1598516185">
    <w:abstractNumId w:val="2"/>
  </w:num>
  <w:num w:numId="21" w16cid:durableId="1014960748">
    <w:abstractNumId w:val="8"/>
  </w:num>
  <w:num w:numId="22" w16cid:durableId="1372922364">
    <w:abstractNumId w:val="8"/>
    <w:lvlOverride w:ilvl="0">
      <w:startOverride w:val="1"/>
    </w:lvlOverride>
  </w:num>
  <w:num w:numId="23" w16cid:durableId="1289237324">
    <w:abstractNumId w:val="22"/>
  </w:num>
  <w:num w:numId="24" w16cid:durableId="1213929730">
    <w:abstractNumId w:val="8"/>
    <w:lvlOverride w:ilvl="0">
      <w:startOverride w:val="1"/>
    </w:lvlOverride>
  </w:num>
  <w:num w:numId="25" w16cid:durableId="1222058563">
    <w:abstractNumId w:val="8"/>
    <w:lvlOverride w:ilvl="0">
      <w:startOverride w:val="1"/>
    </w:lvlOverride>
  </w:num>
  <w:num w:numId="26" w16cid:durableId="84621577">
    <w:abstractNumId w:val="9"/>
  </w:num>
  <w:num w:numId="27" w16cid:durableId="567498163">
    <w:abstractNumId w:val="19"/>
  </w:num>
  <w:num w:numId="28" w16cid:durableId="824586986">
    <w:abstractNumId w:val="8"/>
    <w:lvlOverride w:ilvl="0">
      <w:startOverride w:val="1"/>
    </w:lvlOverride>
  </w:num>
  <w:num w:numId="29" w16cid:durableId="1757558576">
    <w:abstractNumId w:val="20"/>
  </w:num>
  <w:num w:numId="30" w16cid:durableId="1292394385">
    <w:abstractNumId w:val="8"/>
  </w:num>
  <w:num w:numId="31" w16cid:durableId="421221850">
    <w:abstractNumId w:val="8"/>
    <w:lvlOverride w:ilvl="0">
      <w:startOverride w:val="1"/>
    </w:lvlOverride>
  </w:num>
  <w:num w:numId="32" w16cid:durableId="864908974">
    <w:abstractNumId w:val="8"/>
    <w:lvlOverride w:ilvl="0">
      <w:startOverride w:val="1"/>
    </w:lvlOverride>
  </w:num>
  <w:num w:numId="33" w16cid:durableId="2126075164">
    <w:abstractNumId w:val="0"/>
  </w:num>
  <w:num w:numId="34" w16cid:durableId="198091278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3B1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944AE"/>
    <w:rsid w:val="003B1E21"/>
    <w:rsid w:val="003B43B1"/>
    <w:rsid w:val="003F7F14"/>
    <w:rsid w:val="00404B31"/>
    <w:rsid w:val="00474F67"/>
    <w:rsid w:val="0048500D"/>
    <w:rsid w:val="00524E1B"/>
    <w:rsid w:val="006124C0"/>
    <w:rsid w:val="006135C0"/>
    <w:rsid w:val="006642FD"/>
    <w:rsid w:val="00675942"/>
    <w:rsid w:val="006807B0"/>
    <w:rsid w:val="00691B95"/>
    <w:rsid w:val="006B798A"/>
    <w:rsid w:val="006D3AA3"/>
    <w:rsid w:val="006D4994"/>
    <w:rsid w:val="006E1028"/>
    <w:rsid w:val="006E19C2"/>
    <w:rsid w:val="006F7BAF"/>
    <w:rsid w:val="00732C81"/>
    <w:rsid w:val="00797FA7"/>
    <w:rsid w:val="00805D29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233D4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7941BB"/>
  <w15:docId w15:val="{D0CEAE09-5B65-400F-ACD6-D8BF1222D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805D2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B4D305-8CDC-470C-B432-6D279C68B9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73FA59-2BF7-44BE-B479-38A241E451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4F14C33-0A7B-4604-BFF6-FF82857C8D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C:\Users\Natalie\Dropbox (Just Content)\JC SERVER\PROJECTS (Live)\CITY &amp; GUILDS\Nat\Units 13 and 14 Templating work\New BSE Templates with New Logos\ST BLANK WS Learner BSE.dotx</Template>
  <TotalTime>1</TotalTime>
  <Pages>1</Pages>
  <Words>55</Words>
  <Characters>1073</Characters>
  <Application>Microsoft Office Word</Application>
  <DocSecurity>0</DocSecurity>
  <Lines>19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Aidan Gill</cp:lastModifiedBy>
  <cp:revision>3</cp:revision>
  <cp:lastPrinted>2013-05-15T12:05:00Z</cp:lastPrinted>
  <dcterms:created xsi:type="dcterms:W3CDTF">2025-11-17T21:27:00Z</dcterms:created>
  <dcterms:modified xsi:type="dcterms:W3CDTF">2025-11-20T15:38:00Z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